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我要开酒吧申办要件（企业）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我要开酒吧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我要开酒吧申请表单（企业）；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经营者/法人代表人身份证正反面照片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4E670B"/>
    <w:multiLevelType w:val="singleLevel"/>
    <w:tmpl w:val="F54E670B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F432859"/>
    <w:rsid w:val="10187D58"/>
    <w:rsid w:val="12DB0F85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0285CAD"/>
    <w:rsid w:val="429508CB"/>
    <w:rsid w:val="4706731C"/>
    <w:rsid w:val="4B03607C"/>
    <w:rsid w:val="4B4C6989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